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B741A" w14:textId="77777777" w:rsidR="007024EE" w:rsidRDefault="007024EE" w:rsidP="007024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PYLL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3381D353" w14:textId="77777777" w:rsidR="007024EE" w:rsidRDefault="007024EE" w:rsidP="007024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Maidford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694F4BE" w14:textId="77777777" w:rsidR="007024EE" w:rsidRDefault="007024EE" w:rsidP="007024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7DCB7A" w14:textId="77777777" w:rsidR="007024EE" w:rsidRDefault="007024EE" w:rsidP="007024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F3F8D6" w14:textId="77777777" w:rsidR="007024EE" w:rsidRDefault="007024EE" w:rsidP="007024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Oct.1478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Sawnders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Helmington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was pardoned for not appearing to</w:t>
      </w:r>
    </w:p>
    <w:p w14:paraId="519E0AC6" w14:textId="77777777" w:rsidR="007024EE" w:rsidRDefault="007024EE" w:rsidP="007024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answer him,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Trewe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Colyns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both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Maidford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37103063" w14:textId="77777777" w:rsidR="007024EE" w:rsidRDefault="007024EE" w:rsidP="007024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touching a debt of 6 marks.   (C.P.R. 1467-77 p.4)</w:t>
      </w:r>
    </w:p>
    <w:p w14:paraId="031D135F" w14:textId="77777777" w:rsidR="007024EE" w:rsidRDefault="007024EE" w:rsidP="007024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7CC8FB" w14:textId="77777777" w:rsidR="007024EE" w:rsidRDefault="007024EE" w:rsidP="007024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36F1C6" w14:textId="77777777" w:rsidR="007024EE" w:rsidRDefault="007024EE" w:rsidP="007024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May 2021</w:t>
      </w:r>
    </w:p>
    <w:p w14:paraId="5FC81B3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1F5F8" w14:textId="77777777" w:rsidR="007024EE" w:rsidRDefault="007024EE" w:rsidP="009139A6">
      <w:r>
        <w:separator/>
      </w:r>
    </w:p>
  </w:endnote>
  <w:endnote w:type="continuationSeparator" w:id="0">
    <w:p w14:paraId="387039BB" w14:textId="77777777" w:rsidR="007024EE" w:rsidRDefault="007024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F52C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6FDC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CAE7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9E295" w14:textId="77777777" w:rsidR="007024EE" w:rsidRDefault="007024EE" w:rsidP="009139A6">
      <w:r>
        <w:separator/>
      </w:r>
    </w:p>
  </w:footnote>
  <w:footnote w:type="continuationSeparator" w:id="0">
    <w:p w14:paraId="5CD6A262" w14:textId="77777777" w:rsidR="007024EE" w:rsidRDefault="007024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F37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381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2B2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4EE"/>
    <w:rsid w:val="000666E0"/>
    <w:rsid w:val="002510B7"/>
    <w:rsid w:val="005C130B"/>
    <w:rsid w:val="007024EE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07AEE"/>
  <w15:chartTrackingRefBased/>
  <w15:docId w15:val="{DCAD4695-CD06-4398-BE5C-7ADF00ECF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2021-05-18T20:55:00Z</dcterms:created>
  <dcterms:modified xsi:type="dcterms:W3CDTF">2021-05-18T20:56:00Z</dcterms:modified>
</cp:coreProperties>
</file>